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9B1C2" w14:textId="77777777" w:rsidR="00901CED" w:rsidRDefault="00901CED" w:rsidP="00901CE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PALMERE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fl.1406)</w:t>
      </w:r>
    </w:p>
    <w:p w14:paraId="0F05369F" w14:textId="77777777" w:rsidR="00901CED" w:rsidRDefault="00901CED" w:rsidP="00901CED">
      <w:pPr>
        <w:pStyle w:val="NoSpacing"/>
        <w:rPr>
          <w:rFonts w:cs="Times New Roman"/>
          <w:szCs w:val="24"/>
        </w:rPr>
      </w:pPr>
    </w:p>
    <w:p w14:paraId="560D2EC1" w14:textId="77777777" w:rsidR="00901CED" w:rsidRDefault="00901CED" w:rsidP="00901CED">
      <w:pPr>
        <w:pStyle w:val="NoSpacing"/>
        <w:rPr>
          <w:rFonts w:cs="Times New Roman"/>
          <w:szCs w:val="24"/>
        </w:rPr>
      </w:pPr>
    </w:p>
    <w:p w14:paraId="52C77668" w14:textId="77777777" w:rsidR="00901CED" w:rsidRDefault="00901CED" w:rsidP="00901CE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6 May1406</w:t>
      </w:r>
      <w:r>
        <w:rPr>
          <w:rFonts w:cs="Times New Roman"/>
          <w:szCs w:val="24"/>
        </w:rPr>
        <w:tab/>
        <w:t xml:space="preserve">He was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Romsey, Hampshire,</w:t>
      </w:r>
    </w:p>
    <w:p w14:paraId="49165AE2" w14:textId="77777777" w:rsidR="00901CED" w:rsidRDefault="00901CED" w:rsidP="00901CE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into lands of Sir Thomas West(q.v.)</w:t>
      </w:r>
    </w:p>
    <w:p w14:paraId="79A9678A" w14:textId="77777777" w:rsidR="00901CED" w:rsidRDefault="00901CED" w:rsidP="00901CE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A26EB7">
          <w:rPr>
            <w:rStyle w:val="Hyperlink"/>
            <w:rFonts w:cs="Times New Roman"/>
            <w:szCs w:val="24"/>
          </w:rPr>
          <w:t>https://inquisitionspostmortem.ac.uk/view/inquisition/19-</w:t>
        </w:r>
        <w:r>
          <w:rPr>
            <w:rStyle w:val="Hyperlink"/>
            <w:rFonts w:cs="Times New Roman"/>
            <w:szCs w:val="24"/>
          </w:rPr>
          <w:t>052</w:t>
        </w:r>
        <w:r w:rsidRPr="00A26EB7">
          <w:rPr>
            <w:rStyle w:val="Hyperlink"/>
            <w:rFonts w:cs="Times New Roman"/>
            <w:szCs w:val="24"/>
          </w:rPr>
          <w:t>/</w:t>
        </w:r>
      </w:hyperlink>
      <w:r>
        <w:rPr>
          <w:rFonts w:cs="Times New Roman"/>
          <w:szCs w:val="24"/>
        </w:rPr>
        <w:t xml:space="preserve"> )</w:t>
      </w:r>
    </w:p>
    <w:p w14:paraId="72F6185C" w14:textId="77777777" w:rsidR="00901CED" w:rsidRDefault="00901CED" w:rsidP="00901CED">
      <w:pPr>
        <w:pStyle w:val="NoSpacing"/>
        <w:rPr>
          <w:rFonts w:cs="Times New Roman"/>
          <w:szCs w:val="24"/>
        </w:rPr>
      </w:pPr>
    </w:p>
    <w:p w14:paraId="66116BBE" w14:textId="77777777" w:rsidR="00901CED" w:rsidRDefault="00901CED" w:rsidP="00901CED">
      <w:pPr>
        <w:pStyle w:val="NoSpacing"/>
        <w:rPr>
          <w:rFonts w:cs="Times New Roman"/>
          <w:szCs w:val="24"/>
        </w:rPr>
      </w:pPr>
    </w:p>
    <w:p w14:paraId="455F4EA3" w14:textId="77777777" w:rsidR="00901CED" w:rsidRDefault="00901CED" w:rsidP="00901CE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January 2024</w:t>
      </w:r>
    </w:p>
    <w:p w14:paraId="7247FC6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18A1D" w14:textId="77777777" w:rsidR="00901CED" w:rsidRDefault="00901CED" w:rsidP="009139A6">
      <w:r>
        <w:separator/>
      </w:r>
    </w:p>
  </w:endnote>
  <w:endnote w:type="continuationSeparator" w:id="0">
    <w:p w14:paraId="52DE36D4" w14:textId="77777777" w:rsidR="00901CED" w:rsidRDefault="00901CE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354D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B8F6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F04B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F6306" w14:textId="77777777" w:rsidR="00901CED" w:rsidRDefault="00901CED" w:rsidP="009139A6">
      <w:r>
        <w:separator/>
      </w:r>
    </w:p>
  </w:footnote>
  <w:footnote w:type="continuationSeparator" w:id="0">
    <w:p w14:paraId="68E2BEB9" w14:textId="77777777" w:rsidR="00901CED" w:rsidRDefault="00901CE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7F5F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C395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1879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CED"/>
    <w:rsid w:val="000666E0"/>
    <w:rsid w:val="002510B7"/>
    <w:rsid w:val="005C130B"/>
    <w:rsid w:val="00826F5C"/>
    <w:rsid w:val="00901CED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5728AE"/>
  <w15:chartTrackingRefBased/>
  <w15:docId w15:val="{CBEF961B-2AA3-41A2-9E4C-6B9084FA5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01CE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9-051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2024-01-28T20:41:00Z</dcterms:created>
  <dcterms:modified xsi:type="dcterms:W3CDTF">2024-01-28T20:42:00Z</dcterms:modified>
</cp:coreProperties>
</file>